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FCD" w:rsidRDefault="000D2FCD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  <w:r>
        <w:rPr>
          <w:b w:val="0"/>
        </w:rPr>
        <w:t>Приложение №4</w:t>
      </w:r>
      <w:bookmarkStart w:id="0" w:name="_GoBack"/>
      <w:bookmarkEnd w:id="0"/>
    </w:p>
    <w:p w:rsidR="000D2FCD" w:rsidRDefault="000D2FCD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  <w:r>
        <w:rPr>
          <w:b w:val="0"/>
        </w:rPr>
        <w:t>к письму №</w:t>
      </w:r>
    </w:p>
    <w:p w:rsidR="000D2FCD" w:rsidRDefault="000D2FCD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  <w:r>
        <w:rPr>
          <w:b w:val="0"/>
        </w:rPr>
        <w:t xml:space="preserve">от </w:t>
      </w:r>
    </w:p>
    <w:p w:rsidR="000D2FCD" w:rsidRDefault="000D2FCD" w:rsidP="000328D9">
      <w:pPr>
        <w:spacing w:before="100" w:beforeAutospacing="1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2FCD" w:rsidRPr="000328D9" w:rsidRDefault="000D2FCD" w:rsidP="000328D9">
      <w:pPr>
        <w:spacing w:before="100" w:beforeAutospacing="1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28D9">
        <w:rPr>
          <w:rFonts w:ascii="Times New Roman" w:hAnsi="Times New Roman"/>
          <w:b/>
          <w:sz w:val="24"/>
          <w:szCs w:val="24"/>
          <w:lang w:eastAsia="ru-RU"/>
        </w:rPr>
        <w:t>Сведения об обращениях граждан по типу автора</w:t>
      </w:r>
    </w:p>
    <w:p w:rsidR="000D2FCD" w:rsidRDefault="000D2FCD" w:rsidP="000328D9">
      <w:pPr>
        <w:spacing w:before="100" w:beforeAutospacing="1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28D9">
        <w:rPr>
          <w:rFonts w:ascii="Times New Roman" w:hAnsi="Times New Roman"/>
          <w:b/>
          <w:sz w:val="24"/>
          <w:szCs w:val="24"/>
          <w:lang w:eastAsia="ru-RU"/>
        </w:rPr>
        <w:t>поступивши</w:t>
      </w:r>
      <w:r>
        <w:rPr>
          <w:rFonts w:ascii="Times New Roman" w:hAnsi="Times New Roman"/>
          <w:b/>
          <w:sz w:val="24"/>
          <w:szCs w:val="24"/>
          <w:lang w:eastAsia="ru-RU"/>
        </w:rPr>
        <w:t>х</w:t>
      </w:r>
      <w:r w:rsidRPr="000328D9">
        <w:rPr>
          <w:rFonts w:ascii="Times New Roman" w:hAnsi="Times New Roman"/>
          <w:b/>
          <w:sz w:val="24"/>
          <w:szCs w:val="24"/>
          <w:lang w:eastAsia="ru-RU"/>
        </w:rPr>
        <w:t xml:space="preserve"> в  _</w:t>
      </w:r>
      <w:r>
        <w:rPr>
          <w:rFonts w:ascii="Times New Roman" w:hAnsi="Times New Roman"/>
          <w:b/>
          <w:sz w:val="24"/>
          <w:szCs w:val="24"/>
          <w:lang w:eastAsia="ru-RU"/>
        </w:rPr>
        <w:t>Среднеольшанский сельсовет за 2016 год</w:t>
      </w:r>
    </w:p>
    <w:p w:rsidR="000D2FCD" w:rsidRPr="000328D9" w:rsidRDefault="000D2FCD" w:rsidP="000328D9">
      <w:pPr>
        <w:spacing w:before="100" w:beforeAutospacing="1"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hAnsi="Times New Roman"/>
          <w:b/>
          <w:sz w:val="24"/>
          <w:szCs w:val="24"/>
          <w:vertAlign w:val="superscript"/>
          <w:lang w:eastAsia="ru-RU"/>
        </w:rPr>
        <w:t>наименование органа власти Курской области</w:t>
      </w:r>
    </w:p>
    <w:p w:rsidR="000D2FCD" w:rsidRDefault="000D2FCD" w:rsidP="000328D9">
      <w:pPr>
        <w:spacing w:before="100" w:beforeAutospacing="1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146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621"/>
        <w:gridCol w:w="4227"/>
      </w:tblGrid>
      <w:tr w:rsidR="000D2FCD" w:rsidRPr="00BA5F07" w:rsidTr="009C180E">
        <w:trPr>
          <w:tblHeader/>
          <w:tblCellSpacing w:w="15" w:type="dxa"/>
        </w:trPr>
        <w:tc>
          <w:tcPr>
            <w:tcW w:w="2278" w:type="pct"/>
            <w:vAlign w:val="center"/>
          </w:tcPr>
          <w:p w:rsidR="000D2FCD" w:rsidRPr="00827916" w:rsidRDefault="000D2FCD" w:rsidP="00032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hAnsi="Times New Roman"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664" w:type="pct"/>
            <w:vAlign w:val="center"/>
          </w:tcPr>
          <w:p w:rsidR="000D2FCD" w:rsidRPr="00827916" w:rsidRDefault="000D2FCD" w:rsidP="00032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hAnsi="Times New Roman"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0D2FCD" w:rsidRPr="00BA5F07" w:rsidTr="009C180E">
        <w:trPr>
          <w:tblHeader/>
          <w:tblCellSpacing w:w="15" w:type="dxa"/>
        </w:trPr>
        <w:tc>
          <w:tcPr>
            <w:tcW w:w="2278" w:type="pct"/>
            <w:vAlign w:val="center"/>
          </w:tcPr>
          <w:p w:rsidR="000D2FCD" w:rsidRPr="00827916" w:rsidRDefault="000D2FCD" w:rsidP="00032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4" w:type="pct"/>
            <w:vAlign w:val="center"/>
          </w:tcPr>
          <w:p w:rsidR="000D2FCD" w:rsidRPr="00827916" w:rsidRDefault="000D2FCD" w:rsidP="00032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D2FCD" w:rsidRPr="00BA5F07" w:rsidTr="009C180E">
        <w:trPr>
          <w:tblCellSpacing w:w="15" w:type="dxa"/>
        </w:trPr>
        <w:tc>
          <w:tcPr>
            <w:tcW w:w="2278" w:type="pct"/>
            <w:vAlign w:val="center"/>
          </w:tcPr>
          <w:p w:rsidR="000D2FCD" w:rsidRPr="00827916" w:rsidRDefault="000D2FCD" w:rsidP="00032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hAnsi="Times New Roman"/>
                <w:sz w:val="24"/>
                <w:szCs w:val="24"/>
                <w:lang w:eastAsia="ru-RU"/>
              </w:rPr>
              <w:t>от заявителя</w:t>
            </w:r>
          </w:p>
        </w:tc>
        <w:tc>
          <w:tcPr>
            <w:tcW w:w="2664" w:type="pct"/>
            <w:vAlign w:val="center"/>
          </w:tcPr>
          <w:p w:rsidR="000D2FCD" w:rsidRPr="00827916" w:rsidRDefault="000D2FCD" w:rsidP="00032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124</w:t>
            </w:r>
          </w:p>
        </w:tc>
      </w:tr>
      <w:tr w:rsidR="000D2FCD" w:rsidRPr="00BA5F07" w:rsidTr="009C180E">
        <w:trPr>
          <w:tblCellSpacing w:w="15" w:type="dxa"/>
        </w:trPr>
        <w:tc>
          <w:tcPr>
            <w:tcW w:w="2278" w:type="pct"/>
            <w:vAlign w:val="center"/>
          </w:tcPr>
          <w:p w:rsidR="000D2FCD" w:rsidRPr="00827916" w:rsidRDefault="000D2FCD" w:rsidP="00032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указать органы власти, направившие обращения на рассмотрение </w:t>
            </w:r>
          </w:p>
        </w:tc>
        <w:tc>
          <w:tcPr>
            <w:tcW w:w="2664" w:type="pct"/>
            <w:vAlign w:val="center"/>
          </w:tcPr>
          <w:p w:rsidR="000D2FCD" w:rsidRPr="00827916" w:rsidRDefault="000D2FCD" w:rsidP="00032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D2FCD" w:rsidRPr="00BA5F07" w:rsidTr="009C180E">
        <w:trPr>
          <w:tblCellSpacing w:w="15" w:type="dxa"/>
        </w:trPr>
        <w:tc>
          <w:tcPr>
            <w:tcW w:w="2278" w:type="pct"/>
            <w:vAlign w:val="center"/>
          </w:tcPr>
          <w:p w:rsidR="000D2FCD" w:rsidRPr="00827916" w:rsidRDefault="000D2FCD" w:rsidP="00032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664" w:type="pct"/>
            <w:vAlign w:val="center"/>
          </w:tcPr>
          <w:p w:rsidR="000D2FCD" w:rsidRPr="00827916" w:rsidRDefault="000D2FCD" w:rsidP="00032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124</w:t>
            </w:r>
          </w:p>
        </w:tc>
      </w:tr>
    </w:tbl>
    <w:p w:rsidR="000D2FCD" w:rsidRPr="00827916" w:rsidRDefault="000D2FCD" w:rsidP="000328D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27916">
        <w:rPr>
          <w:rFonts w:ascii="Times New Roman" w:hAnsi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222"/>
        <w:gridCol w:w="5075"/>
        <w:gridCol w:w="95"/>
      </w:tblGrid>
      <w:tr w:rsidR="000D2FCD" w:rsidRPr="00BA5F07" w:rsidTr="00827916">
        <w:trPr>
          <w:tblCellSpacing w:w="15" w:type="dxa"/>
        </w:trPr>
        <w:tc>
          <w:tcPr>
            <w:tcW w:w="0" w:type="auto"/>
          </w:tcPr>
          <w:p w:rsidR="000D2FCD" w:rsidRPr="00827916" w:rsidRDefault="000D2FCD" w:rsidP="000328D9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1473"/>
              <w:gridCol w:w="95"/>
            </w:tblGrid>
            <w:tr w:rsidR="000D2FCD" w:rsidRPr="00BA5F07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Заявление</w:t>
                  </w:r>
                </w:p>
              </w:tc>
              <w:tc>
                <w:tcPr>
                  <w:tcW w:w="0" w:type="auto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D2FCD" w:rsidRPr="00BA5F07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Жалоба</w:t>
                  </w:r>
                </w:p>
              </w:tc>
              <w:tc>
                <w:tcPr>
                  <w:tcW w:w="0" w:type="auto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D2FCD" w:rsidRPr="00BA5F07" w:rsidTr="00BD4105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</w:p>
              </w:tc>
              <w:tc>
                <w:tcPr>
                  <w:tcW w:w="0" w:type="auto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D2FCD" w:rsidRPr="00827916" w:rsidRDefault="000D2FCD" w:rsidP="00032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D2FCD" w:rsidRPr="00827916" w:rsidRDefault="000D2FCD" w:rsidP="000328D9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501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597"/>
              <w:gridCol w:w="1418"/>
            </w:tblGrid>
            <w:tr w:rsidR="000D2FCD" w:rsidRPr="00BA5F07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</w:p>
              </w:tc>
              <w:tc>
                <w:tcPr>
                  <w:tcW w:w="1373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118</w:t>
                  </w:r>
                </w:p>
              </w:tc>
            </w:tr>
            <w:tr w:rsidR="000D2FCD" w:rsidRPr="00BA5F07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 сайта</w:t>
                  </w:r>
                </w:p>
              </w:tc>
              <w:tc>
                <w:tcPr>
                  <w:tcW w:w="1373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0D2FCD" w:rsidRPr="00BA5F07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</w:p>
              </w:tc>
              <w:tc>
                <w:tcPr>
                  <w:tcW w:w="1373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0D2FCD" w:rsidRPr="00BA5F07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телеграмма</w:t>
                  </w:r>
                </w:p>
              </w:tc>
              <w:tc>
                <w:tcPr>
                  <w:tcW w:w="1373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D2FCD" w:rsidRPr="00BA5F07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письмо</w:t>
                  </w:r>
                </w:p>
              </w:tc>
              <w:tc>
                <w:tcPr>
                  <w:tcW w:w="1373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D2FCD" w:rsidRPr="00BA5F07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 факсу</w:t>
                  </w:r>
                </w:p>
              </w:tc>
              <w:tc>
                <w:tcPr>
                  <w:tcW w:w="1373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D2FCD" w:rsidRPr="00BA5F07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</w:p>
              </w:tc>
              <w:tc>
                <w:tcPr>
                  <w:tcW w:w="1373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D2FCD" w:rsidRPr="00BA5F07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D2FCD" w:rsidRPr="00BA5F07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</w:p>
              </w:tc>
              <w:tc>
                <w:tcPr>
                  <w:tcW w:w="1373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0D2FCD" w:rsidRPr="00BA5F07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</w:p>
              </w:tc>
              <w:tc>
                <w:tcPr>
                  <w:tcW w:w="1373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0D2FCD" w:rsidRPr="00BA5F07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</w:p>
              </w:tc>
              <w:tc>
                <w:tcPr>
                  <w:tcW w:w="1373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D2FCD" w:rsidRPr="00BA5F07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 телефону</w:t>
                  </w:r>
                </w:p>
              </w:tc>
              <w:tc>
                <w:tcPr>
                  <w:tcW w:w="1373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D2FCD" w:rsidRPr="00BA5F07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D2FCD" w:rsidRPr="00BA5F07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D2FCD" w:rsidRPr="00BA5F07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0D2FCD" w:rsidRPr="00827916" w:rsidRDefault="000D2FCD" w:rsidP="000328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D2FCD" w:rsidRPr="00827916" w:rsidRDefault="000D2FCD" w:rsidP="00032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D2FCD" w:rsidRPr="00827916" w:rsidRDefault="000D2FCD" w:rsidP="00032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D2FCD" w:rsidRDefault="000D2FCD" w:rsidP="000328D9">
      <w:pPr>
        <w:spacing w:after="0"/>
      </w:pPr>
    </w:p>
    <w:sectPr w:rsidR="000D2FCD" w:rsidSect="00F46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71A5"/>
    <w:rsid w:val="000171A5"/>
    <w:rsid w:val="000328D9"/>
    <w:rsid w:val="0006083B"/>
    <w:rsid w:val="000D2FCD"/>
    <w:rsid w:val="000D3396"/>
    <w:rsid w:val="000E6F72"/>
    <w:rsid w:val="00126D2C"/>
    <w:rsid w:val="001452C2"/>
    <w:rsid w:val="00164F38"/>
    <w:rsid w:val="00171FBD"/>
    <w:rsid w:val="001822B8"/>
    <w:rsid w:val="001B2F3C"/>
    <w:rsid w:val="001C1E9D"/>
    <w:rsid w:val="001C7BD1"/>
    <w:rsid w:val="001D53C3"/>
    <w:rsid w:val="001E7994"/>
    <w:rsid w:val="00201224"/>
    <w:rsid w:val="00205388"/>
    <w:rsid w:val="00205D34"/>
    <w:rsid w:val="002207C4"/>
    <w:rsid w:val="00256AEF"/>
    <w:rsid w:val="00260B39"/>
    <w:rsid w:val="00281D0B"/>
    <w:rsid w:val="0028600A"/>
    <w:rsid w:val="002A428A"/>
    <w:rsid w:val="002F3C84"/>
    <w:rsid w:val="00310E99"/>
    <w:rsid w:val="00311B91"/>
    <w:rsid w:val="0032437F"/>
    <w:rsid w:val="0032462D"/>
    <w:rsid w:val="0034108C"/>
    <w:rsid w:val="00345EC4"/>
    <w:rsid w:val="00362E69"/>
    <w:rsid w:val="003879B3"/>
    <w:rsid w:val="0039124F"/>
    <w:rsid w:val="003C0EB4"/>
    <w:rsid w:val="003D5165"/>
    <w:rsid w:val="003F4700"/>
    <w:rsid w:val="0042203A"/>
    <w:rsid w:val="00432F76"/>
    <w:rsid w:val="004654EE"/>
    <w:rsid w:val="0047467B"/>
    <w:rsid w:val="00481517"/>
    <w:rsid w:val="00485C75"/>
    <w:rsid w:val="00495715"/>
    <w:rsid w:val="004A421F"/>
    <w:rsid w:val="004B1303"/>
    <w:rsid w:val="004E29AF"/>
    <w:rsid w:val="00500FAA"/>
    <w:rsid w:val="00553B9C"/>
    <w:rsid w:val="00565EDD"/>
    <w:rsid w:val="00574B21"/>
    <w:rsid w:val="00597145"/>
    <w:rsid w:val="005B565D"/>
    <w:rsid w:val="005E2478"/>
    <w:rsid w:val="00611304"/>
    <w:rsid w:val="00632F23"/>
    <w:rsid w:val="00643C76"/>
    <w:rsid w:val="00645EAC"/>
    <w:rsid w:val="006777A9"/>
    <w:rsid w:val="006B17B6"/>
    <w:rsid w:val="006C4AE2"/>
    <w:rsid w:val="006D758F"/>
    <w:rsid w:val="006F07D0"/>
    <w:rsid w:val="00714E6B"/>
    <w:rsid w:val="007169EA"/>
    <w:rsid w:val="007360AB"/>
    <w:rsid w:val="0074104B"/>
    <w:rsid w:val="00777FF2"/>
    <w:rsid w:val="00796FD6"/>
    <w:rsid w:val="007A0B45"/>
    <w:rsid w:val="007B289F"/>
    <w:rsid w:val="007E6684"/>
    <w:rsid w:val="007F1FD4"/>
    <w:rsid w:val="007F640C"/>
    <w:rsid w:val="00805077"/>
    <w:rsid w:val="00811999"/>
    <w:rsid w:val="00827916"/>
    <w:rsid w:val="0083304D"/>
    <w:rsid w:val="0083690E"/>
    <w:rsid w:val="00850125"/>
    <w:rsid w:val="00861E9F"/>
    <w:rsid w:val="00894C2C"/>
    <w:rsid w:val="00896221"/>
    <w:rsid w:val="008A4D1A"/>
    <w:rsid w:val="008C571E"/>
    <w:rsid w:val="008C6322"/>
    <w:rsid w:val="008D5B9E"/>
    <w:rsid w:val="008E643F"/>
    <w:rsid w:val="008F6B55"/>
    <w:rsid w:val="00913B5B"/>
    <w:rsid w:val="0092785A"/>
    <w:rsid w:val="00931657"/>
    <w:rsid w:val="00943CE8"/>
    <w:rsid w:val="009628E1"/>
    <w:rsid w:val="00973453"/>
    <w:rsid w:val="00984D44"/>
    <w:rsid w:val="0099240A"/>
    <w:rsid w:val="009A2AC8"/>
    <w:rsid w:val="009B5578"/>
    <w:rsid w:val="009C180E"/>
    <w:rsid w:val="009C3B15"/>
    <w:rsid w:val="009E3F75"/>
    <w:rsid w:val="009E5C2C"/>
    <w:rsid w:val="009F2791"/>
    <w:rsid w:val="00A00F4C"/>
    <w:rsid w:val="00A210DC"/>
    <w:rsid w:val="00A44D1A"/>
    <w:rsid w:val="00A46F38"/>
    <w:rsid w:val="00A7593E"/>
    <w:rsid w:val="00A850EB"/>
    <w:rsid w:val="00AA41E3"/>
    <w:rsid w:val="00AA4617"/>
    <w:rsid w:val="00AA6C40"/>
    <w:rsid w:val="00AC225F"/>
    <w:rsid w:val="00AD4E9A"/>
    <w:rsid w:val="00B23C9A"/>
    <w:rsid w:val="00B45CC1"/>
    <w:rsid w:val="00B5657E"/>
    <w:rsid w:val="00B84D7D"/>
    <w:rsid w:val="00B84F7D"/>
    <w:rsid w:val="00B86B75"/>
    <w:rsid w:val="00B96908"/>
    <w:rsid w:val="00BA5F07"/>
    <w:rsid w:val="00BB224F"/>
    <w:rsid w:val="00BC0685"/>
    <w:rsid w:val="00BC784D"/>
    <w:rsid w:val="00BD351D"/>
    <w:rsid w:val="00BD4105"/>
    <w:rsid w:val="00BF1268"/>
    <w:rsid w:val="00C03654"/>
    <w:rsid w:val="00C05819"/>
    <w:rsid w:val="00C120BD"/>
    <w:rsid w:val="00C20D82"/>
    <w:rsid w:val="00C25D0E"/>
    <w:rsid w:val="00C618F3"/>
    <w:rsid w:val="00C73BBB"/>
    <w:rsid w:val="00C83574"/>
    <w:rsid w:val="00CA5A24"/>
    <w:rsid w:val="00CB7F2C"/>
    <w:rsid w:val="00CC6CF1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67375"/>
    <w:rsid w:val="00D72D0B"/>
    <w:rsid w:val="00D90997"/>
    <w:rsid w:val="00D95A5B"/>
    <w:rsid w:val="00DD4D20"/>
    <w:rsid w:val="00DF6348"/>
    <w:rsid w:val="00DF6EC6"/>
    <w:rsid w:val="00E05F34"/>
    <w:rsid w:val="00E22538"/>
    <w:rsid w:val="00E43048"/>
    <w:rsid w:val="00E6673A"/>
    <w:rsid w:val="00E7129E"/>
    <w:rsid w:val="00E90B3E"/>
    <w:rsid w:val="00E93841"/>
    <w:rsid w:val="00EA3F15"/>
    <w:rsid w:val="00EC2331"/>
    <w:rsid w:val="00EE6EC9"/>
    <w:rsid w:val="00F33E55"/>
    <w:rsid w:val="00F46562"/>
    <w:rsid w:val="00F46CFA"/>
    <w:rsid w:val="00F5620A"/>
    <w:rsid w:val="00F71F2F"/>
    <w:rsid w:val="00F73CD2"/>
    <w:rsid w:val="00F76175"/>
    <w:rsid w:val="00F835DF"/>
    <w:rsid w:val="00FA4185"/>
    <w:rsid w:val="00FB1F13"/>
    <w:rsid w:val="00FB26FB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CF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Заголовок №1_"/>
    <w:link w:val="10"/>
    <w:uiPriority w:val="99"/>
    <w:locked/>
    <w:rsid w:val="00DD4D20"/>
    <w:rPr>
      <w:rFonts w:ascii="Times New Roman" w:hAnsi="Times New Roman"/>
      <w:b/>
      <w:sz w:val="23"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911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9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86</Words>
  <Characters>494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Озерова</cp:lastModifiedBy>
  <cp:revision>3</cp:revision>
  <cp:lastPrinted>2016-12-08T06:46:00Z</cp:lastPrinted>
  <dcterms:created xsi:type="dcterms:W3CDTF">2016-12-08T07:51:00Z</dcterms:created>
  <dcterms:modified xsi:type="dcterms:W3CDTF">2016-12-30T08:35:00Z</dcterms:modified>
</cp:coreProperties>
</file>